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28B" w:rsidRDefault="0070228B" w:rsidP="00AB302E">
      <w:pPr>
        <w:ind w:firstLine="4111"/>
        <w:jc w:val="both"/>
        <w:rPr>
          <w:color w:val="000000"/>
        </w:rPr>
      </w:pPr>
      <w:r>
        <w:rPr>
          <w:color w:val="000000"/>
        </w:rPr>
        <w:t>Додаток 7</w:t>
      </w:r>
    </w:p>
    <w:p w:rsidR="0070228B" w:rsidRDefault="0070228B" w:rsidP="00AB302E">
      <w:pPr>
        <w:ind w:left="4111"/>
        <w:jc w:val="both"/>
        <w:rPr>
          <w:color w:val="000000"/>
        </w:rPr>
      </w:pPr>
      <w:r>
        <w:rPr>
          <w:color w:val="000000"/>
        </w:rPr>
        <w:t xml:space="preserve">до рішення виконавчого комітету Харківської міської ради </w:t>
      </w:r>
      <w:r>
        <w:t xml:space="preserve">від 13.07.2011 № 500 </w:t>
      </w:r>
      <w:r>
        <w:rPr>
          <w:color w:val="000000"/>
        </w:rPr>
        <w:t xml:space="preserve">«Про створення </w:t>
      </w:r>
      <w:r>
        <w:t>постійно діючих комісій з питань прийняття</w:t>
      </w:r>
      <w:r>
        <w:rPr>
          <w:color w:val="000000"/>
        </w:rPr>
        <w:t xml:space="preserve"> </w:t>
      </w:r>
      <w:r>
        <w:t>до комунальної власності м. Харкова</w:t>
      </w:r>
      <w:r>
        <w:rPr>
          <w:color w:val="000000"/>
        </w:rPr>
        <w:t xml:space="preserve"> </w:t>
      </w:r>
      <w:r>
        <w:t>відомчого житлового фонду та </w:t>
      </w:r>
      <w:r w:rsidRPr="008E619A">
        <w:t xml:space="preserve"> </w:t>
      </w:r>
      <w:r>
        <w:t>об’єктів соціальної інфраструктури</w:t>
      </w:r>
      <w:r>
        <w:rPr>
          <w:color w:val="000000"/>
        </w:rPr>
        <w:t>» в </w:t>
      </w:r>
      <w:r w:rsidRPr="00A5452E">
        <w:rPr>
          <w:color w:val="000000"/>
        </w:rPr>
        <w:t xml:space="preserve"> </w:t>
      </w:r>
      <w:r>
        <w:rPr>
          <w:color w:val="000000"/>
        </w:rPr>
        <w:t>редакції рішення виконавчого комітету Харківської міської ради</w:t>
      </w:r>
    </w:p>
    <w:p w:rsidR="0070228B" w:rsidRDefault="0070228B" w:rsidP="00AB302E">
      <w:pPr>
        <w:tabs>
          <w:tab w:val="left" w:pos="4111"/>
        </w:tabs>
        <w:jc w:val="both"/>
        <w:rPr>
          <w:color w:val="000000"/>
        </w:rPr>
      </w:pPr>
      <w:r>
        <w:rPr>
          <w:color w:val="000000"/>
        </w:rPr>
        <w:tab/>
        <w:t>від _________________ № __________</w:t>
      </w:r>
    </w:p>
    <w:p w:rsidR="0070228B" w:rsidRPr="008723D1" w:rsidRDefault="0070228B" w:rsidP="00845BD7"/>
    <w:p w:rsidR="0070228B" w:rsidRPr="008723D1" w:rsidRDefault="0070228B" w:rsidP="00845BD7">
      <w:pPr>
        <w:jc w:val="center"/>
      </w:pPr>
      <w:r w:rsidRPr="008723D1">
        <w:t>СКЛАД</w:t>
      </w:r>
    </w:p>
    <w:p w:rsidR="0070228B" w:rsidRPr="008723D1" w:rsidRDefault="0070228B" w:rsidP="00845BD7">
      <w:pPr>
        <w:jc w:val="center"/>
      </w:pPr>
      <w:r w:rsidRPr="008723D1">
        <w:t xml:space="preserve">постійно діючої комісії з питань прийняття до комунальної власності </w:t>
      </w:r>
      <w:r w:rsidRPr="008723D1">
        <w:br/>
        <w:t>м. Харкова відомчого житлового фонду та об’єктів соціальної інфр</w:t>
      </w:r>
      <w:r>
        <w:t>аструктури в Індустріальному</w:t>
      </w:r>
      <w:r w:rsidRPr="008723D1">
        <w:t xml:space="preserve"> районі</w:t>
      </w:r>
    </w:p>
    <w:p w:rsidR="0070228B" w:rsidRPr="008723D1" w:rsidRDefault="0070228B" w:rsidP="00845BD7"/>
    <w:tbl>
      <w:tblPr>
        <w:tblW w:w="9983" w:type="dxa"/>
        <w:tblInd w:w="-106" w:type="dxa"/>
        <w:tblLayout w:type="fixed"/>
        <w:tblLook w:val="01E0"/>
      </w:tblPr>
      <w:tblGrid>
        <w:gridCol w:w="3365"/>
        <w:gridCol w:w="6618"/>
      </w:tblGrid>
      <w:tr w:rsidR="0070228B" w:rsidRPr="008723D1">
        <w:tc>
          <w:tcPr>
            <w:tcW w:w="3365" w:type="dxa"/>
          </w:tcPr>
          <w:p w:rsidR="0070228B" w:rsidRPr="008723D1" w:rsidRDefault="0070228B" w:rsidP="00DA0BFC">
            <w:pPr>
              <w:jc w:val="both"/>
            </w:pPr>
            <w:r w:rsidRPr="008723D1">
              <w:t xml:space="preserve">Жуков </w:t>
            </w:r>
          </w:p>
          <w:p w:rsidR="0070228B" w:rsidRPr="008723D1" w:rsidRDefault="0070228B" w:rsidP="00DA0BFC">
            <w:pPr>
              <w:jc w:val="both"/>
            </w:pPr>
            <w:r w:rsidRPr="008723D1">
              <w:t>Дмитро Вікторович</w:t>
            </w:r>
          </w:p>
        </w:tc>
        <w:tc>
          <w:tcPr>
            <w:tcW w:w="6618" w:type="dxa"/>
          </w:tcPr>
          <w:p w:rsidR="0070228B" w:rsidRPr="008723D1" w:rsidRDefault="0070228B" w:rsidP="00DA0BFC">
            <w:pPr>
              <w:jc w:val="both"/>
            </w:pPr>
            <w:r w:rsidRPr="008723D1">
              <w:t>- заступник голови адміністрації району з питань жит</w:t>
            </w:r>
            <w:r>
              <w:t xml:space="preserve">лово-комунального господарства </w:t>
            </w:r>
            <w:r>
              <w:rPr>
                <w:lang w:val="ru-RU"/>
              </w:rPr>
              <w:t>А</w:t>
            </w:r>
            <w:r>
              <w:t>дміністрації Індустріального району</w:t>
            </w:r>
            <w:r w:rsidRPr="008723D1">
              <w:t xml:space="preserve"> Харківської міської ради, голова комісії;</w:t>
            </w:r>
          </w:p>
          <w:p w:rsidR="0070228B" w:rsidRPr="008723D1" w:rsidRDefault="0070228B" w:rsidP="00DA0BFC">
            <w:pPr>
              <w:jc w:val="both"/>
            </w:pPr>
          </w:p>
        </w:tc>
      </w:tr>
      <w:tr w:rsidR="0070228B" w:rsidRPr="008723D1">
        <w:tc>
          <w:tcPr>
            <w:tcW w:w="3365" w:type="dxa"/>
          </w:tcPr>
          <w:p w:rsidR="0070228B" w:rsidRPr="008723D1" w:rsidRDefault="0070228B" w:rsidP="00DA0BFC">
            <w:pPr>
              <w:jc w:val="both"/>
            </w:pPr>
            <w:r w:rsidRPr="008723D1">
              <w:t>Топчій-Сєргєєва</w:t>
            </w:r>
          </w:p>
          <w:p w:rsidR="0070228B" w:rsidRPr="008723D1" w:rsidRDefault="0070228B" w:rsidP="00DA0BFC">
            <w:pPr>
              <w:jc w:val="both"/>
            </w:pPr>
            <w:r w:rsidRPr="008723D1">
              <w:t>Ольга Олександрівна</w:t>
            </w:r>
          </w:p>
        </w:tc>
        <w:tc>
          <w:tcPr>
            <w:tcW w:w="6618" w:type="dxa"/>
          </w:tcPr>
          <w:p w:rsidR="0070228B" w:rsidRPr="008723D1" w:rsidRDefault="0070228B" w:rsidP="00DA0BFC">
            <w:pPr>
              <w:jc w:val="both"/>
            </w:pPr>
            <w:r w:rsidRPr="008723D1">
              <w:t>- начальник упр</w:t>
            </w:r>
            <w:r>
              <w:t xml:space="preserve">авління житлового господарства </w:t>
            </w:r>
            <w:r>
              <w:rPr>
                <w:lang w:val="ru-RU"/>
              </w:rPr>
              <w:t>А</w:t>
            </w:r>
            <w:r>
              <w:t>дміністрації Індустріального</w:t>
            </w:r>
            <w:r w:rsidRPr="008723D1">
              <w:t xml:space="preserve"> району Харківської міської ради, заступник голови комісії;</w:t>
            </w:r>
          </w:p>
          <w:p w:rsidR="0070228B" w:rsidRPr="008723D1" w:rsidRDefault="0070228B" w:rsidP="00DA0BFC">
            <w:pPr>
              <w:jc w:val="both"/>
            </w:pPr>
          </w:p>
        </w:tc>
      </w:tr>
      <w:tr w:rsidR="0070228B" w:rsidRPr="008723D1">
        <w:tc>
          <w:tcPr>
            <w:tcW w:w="3365" w:type="dxa"/>
          </w:tcPr>
          <w:p w:rsidR="0070228B" w:rsidRPr="008723D1" w:rsidRDefault="0070228B" w:rsidP="00DA0BFC">
            <w:pPr>
              <w:jc w:val="both"/>
            </w:pPr>
            <w:r w:rsidRPr="008723D1">
              <w:t>Барибіна</w:t>
            </w:r>
          </w:p>
          <w:p w:rsidR="0070228B" w:rsidRPr="008723D1" w:rsidRDefault="0070228B" w:rsidP="00DA0BFC">
            <w:pPr>
              <w:jc w:val="both"/>
            </w:pPr>
            <w:r w:rsidRPr="008723D1">
              <w:t>Олена Іванівна</w:t>
            </w:r>
          </w:p>
        </w:tc>
        <w:tc>
          <w:tcPr>
            <w:tcW w:w="6618" w:type="dxa"/>
          </w:tcPr>
          <w:p w:rsidR="0070228B" w:rsidRPr="008723D1" w:rsidRDefault="0070228B" w:rsidP="00DA0BFC">
            <w:pPr>
              <w:jc w:val="both"/>
            </w:pPr>
            <w:r w:rsidRPr="008723D1">
              <w:t>- головний спеціаліст упр</w:t>
            </w:r>
            <w:r>
              <w:t xml:space="preserve">авління житлового господарства </w:t>
            </w:r>
            <w:r>
              <w:rPr>
                <w:lang w:val="ru-RU"/>
              </w:rPr>
              <w:t>А</w:t>
            </w:r>
            <w:r>
              <w:t>дміністрації Індустріального</w:t>
            </w:r>
            <w:r w:rsidRPr="008723D1">
              <w:t xml:space="preserve"> району Харківської міської ради, секретар комісії.</w:t>
            </w:r>
          </w:p>
          <w:p w:rsidR="0070228B" w:rsidRPr="008723D1" w:rsidRDefault="0070228B" w:rsidP="00DA0BFC">
            <w:pPr>
              <w:jc w:val="both"/>
            </w:pPr>
          </w:p>
        </w:tc>
      </w:tr>
      <w:tr w:rsidR="0070228B" w:rsidRPr="008723D1">
        <w:tc>
          <w:tcPr>
            <w:tcW w:w="9983" w:type="dxa"/>
            <w:gridSpan w:val="2"/>
          </w:tcPr>
          <w:p w:rsidR="0070228B" w:rsidRPr="00527941" w:rsidRDefault="0070228B" w:rsidP="00527941">
            <w:pPr>
              <w:jc w:val="center"/>
              <w:rPr>
                <w:lang w:val="ru-RU"/>
              </w:rPr>
            </w:pPr>
            <w:r w:rsidRPr="008723D1">
              <w:t>Члени комісії</w:t>
            </w:r>
          </w:p>
          <w:p w:rsidR="0070228B" w:rsidRPr="008723D1" w:rsidRDefault="0070228B" w:rsidP="00DA0BFC">
            <w:pPr>
              <w:jc w:val="center"/>
            </w:pPr>
          </w:p>
        </w:tc>
      </w:tr>
      <w:tr w:rsidR="0070228B" w:rsidRPr="008723D1">
        <w:tc>
          <w:tcPr>
            <w:tcW w:w="3365" w:type="dxa"/>
          </w:tcPr>
          <w:p w:rsidR="0070228B" w:rsidRPr="008723D1" w:rsidRDefault="0070228B" w:rsidP="00DA0BFC">
            <w:pPr>
              <w:jc w:val="both"/>
            </w:pPr>
            <w:r w:rsidRPr="008723D1">
              <w:t>Федоров</w:t>
            </w:r>
          </w:p>
          <w:p w:rsidR="0070228B" w:rsidRPr="008723D1" w:rsidRDefault="0070228B" w:rsidP="00DA0BFC">
            <w:pPr>
              <w:jc w:val="both"/>
            </w:pPr>
            <w:r w:rsidRPr="008723D1">
              <w:t>Олександр Павлович</w:t>
            </w:r>
          </w:p>
          <w:p w:rsidR="0070228B" w:rsidRPr="008723D1" w:rsidRDefault="0070228B" w:rsidP="00DA0BFC">
            <w:pPr>
              <w:jc w:val="both"/>
            </w:pPr>
          </w:p>
        </w:tc>
        <w:tc>
          <w:tcPr>
            <w:tcW w:w="6618" w:type="dxa"/>
          </w:tcPr>
          <w:p w:rsidR="0070228B" w:rsidRPr="008723D1" w:rsidRDefault="0070228B" w:rsidP="00DA0BFC">
            <w:pPr>
              <w:ind w:right="-108"/>
              <w:jc w:val="both"/>
            </w:pPr>
            <w:r w:rsidRPr="008723D1">
              <w:t>-</w:t>
            </w:r>
            <w:r w:rsidRPr="00DA0BFC">
              <w:rPr>
                <w:lang w:val="en-US"/>
              </w:rPr>
              <w:t> </w:t>
            </w:r>
            <w:r w:rsidRPr="008723D1">
              <w:t>начальник</w:t>
            </w:r>
            <w:r w:rsidRPr="0065737E">
              <w:t xml:space="preserve"> </w:t>
            </w:r>
            <w:r>
              <w:t xml:space="preserve">Індустріальної </w:t>
            </w:r>
            <w:r w:rsidRPr="008723D1">
              <w:t>філії</w:t>
            </w:r>
            <w:r>
              <w:t xml:space="preserve"> </w:t>
            </w:r>
            <w:r w:rsidRPr="008723D1">
              <w:t>КП</w:t>
            </w:r>
            <w:r>
              <w:t xml:space="preserve"> </w:t>
            </w:r>
            <w:r w:rsidRPr="008723D1">
              <w:t xml:space="preserve">«Харківські теплові мережі»; </w:t>
            </w:r>
          </w:p>
        </w:tc>
      </w:tr>
      <w:tr w:rsidR="0070228B" w:rsidRPr="008723D1">
        <w:tc>
          <w:tcPr>
            <w:tcW w:w="3365" w:type="dxa"/>
          </w:tcPr>
          <w:p w:rsidR="0070228B" w:rsidRPr="008723D1" w:rsidRDefault="0070228B" w:rsidP="00DA0BFC">
            <w:pPr>
              <w:jc w:val="both"/>
            </w:pPr>
            <w:r w:rsidRPr="008723D1">
              <w:t>Мальгіна</w:t>
            </w:r>
          </w:p>
          <w:p w:rsidR="0070228B" w:rsidRPr="008723D1" w:rsidRDefault="0070228B" w:rsidP="00DA0BFC">
            <w:pPr>
              <w:jc w:val="both"/>
            </w:pPr>
            <w:r w:rsidRPr="008723D1">
              <w:t>Олена Миколаївна</w:t>
            </w:r>
          </w:p>
        </w:tc>
        <w:tc>
          <w:tcPr>
            <w:tcW w:w="6618" w:type="dxa"/>
          </w:tcPr>
          <w:p w:rsidR="0070228B" w:rsidRPr="008723D1" w:rsidRDefault="0070228B" w:rsidP="00DA0BFC">
            <w:pPr>
              <w:jc w:val="both"/>
            </w:pPr>
            <w:r w:rsidRPr="008723D1">
              <w:t>- начальник Східного управління газового господарства ПАТ «Харківміськгаз»</w:t>
            </w:r>
            <w:r>
              <w:t xml:space="preserve"> (за згодою)</w:t>
            </w:r>
            <w:r w:rsidRPr="008723D1">
              <w:t xml:space="preserve">; </w:t>
            </w:r>
          </w:p>
          <w:p w:rsidR="0070228B" w:rsidRPr="008723D1" w:rsidRDefault="0070228B" w:rsidP="00DA0BFC">
            <w:pPr>
              <w:jc w:val="both"/>
            </w:pPr>
          </w:p>
        </w:tc>
      </w:tr>
      <w:tr w:rsidR="0070228B" w:rsidRPr="008723D1">
        <w:tc>
          <w:tcPr>
            <w:tcW w:w="3365" w:type="dxa"/>
          </w:tcPr>
          <w:p w:rsidR="0070228B" w:rsidRPr="008723D1" w:rsidRDefault="0070228B" w:rsidP="00DA0BFC">
            <w:pPr>
              <w:jc w:val="both"/>
            </w:pPr>
            <w:r w:rsidRPr="008723D1">
              <w:t>Протасов</w:t>
            </w:r>
          </w:p>
          <w:p w:rsidR="0070228B" w:rsidRPr="008723D1" w:rsidRDefault="0070228B" w:rsidP="00DA0BFC">
            <w:pPr>
              <w:jc w:val="both"/>
            </w:pPr>
            <w:r w:rsidRPr="008723D1">
              <w:t>Олександр Іванович</w:t>
            </w:r>
          </w:p>
        </w:tc>
        <w:tc>
          <w:tcPr>
            <w:tcW w:w="6618" w:type="dxa"/>
          </w:tcPr>
          <w:p w:rsidR="0070228B" w:rsidRPr="008723D1" w:rsidRDefault="0070228B" w:rsidP="00DA0BFC">
            <w:pPr>
              <w:jc w:val="both"/>
            </w:pPr>
            <w:r w:rsidRPr="008723D1">
              <w:t>- начальник служби водопро</w:t>
            </w:r>
            <w:r>
              <w:t>відних мереж Індустріального</w:t>
            </w:r>
            <w:r w:rsidRPr="008723D1">
              <w:t xml:space="preserve"> району к</w:t>
            </w:r>
            <w:r>
              <w:t>омплексу «Харківводопостачання»</w:t>
            </w:r>
            <w:r>
              <w:rPr>
                <w:lang w:val="ru-RU"/>
              </w:rPr>
              <w:t xml:space="preserve"> </w:t>
            </w:r>
            <w:r w:rsidRPr="008723D1">
              <w:t>КП</w:t>
            </w:r>
            <w:r>
              <w:rPr>
                <w:lang w:val="ru-RU"/>
              </w:rPr>
              <w:t xml:space="preserve"> </w:t>
            </w:r>
            <w:r w:rsidRPr="008723D1">
              <w:t xml:space="preserve"> «Харківводоканал»; </w:t>
            </w:r>
          </w:p>
          <w:p w:rsidR="0070228B" w:rsidRPr="008723D1" w:rsidRDefault="0070228B" w:rsidP="00DA0BFC">
            <w:pPr>
              <w:jc w:val="both"/>
            </w:pPr>
          </w:p>
        </w:tc>
      </w:tr>
      <w:tr w:rsidR="0070228B" w:rsidRPr="008723D1">
        <w:tc>
          <w:tcPr>
            <w:tcW w:w="3365" w:type="dxa"/>
          </w:tcPr>
          <w:p w:rsidR="0070228B" w:rsidRPr="008723D1" w:rsidRDefault="0070228B" w:rsidP="00DA0BFC">
            <w:pPr>
              <w:jc w:val="both"/>
            </w:pPr>
            <w:r w:rsidRPr="008723D1">
              <w:t xml:space="preserve">Деркач </w:t>
            </w:r>
          </w:p>
          <w:p w:rsidR="0070228B" w:rsidRPr="008723D1" w:rsidRDefault="0070228B" w:rsidP="00DA0BFC">
            <w:pPr>
              <w:jc w:val="both"/>
            </w:pPr>
            <w:r w:rsidRPr="008723D1">
              <w:t>Петро Васильович</w:t>
            </w:r>
          </w:p>
        </w:tc>
        <w:tc>
          <w:tcPr>
            <w:tcW w:w="6618" w:type="dxa"/>
          </w:tcPr>
          <w:p w:rsidR="0070228B" w:rsidRPr="008723D1" w:rsidRDefault="0070228B" w:rsidP="00DA0BFC">
            <w:pPr>
              <w:jc w:val="both"/>
            </w:pPr>
            <w:r w:rsidRPr="008723D1">
              <w:t>-</w:t>
            </w:r>
            <w:r w:rsidRPr="00DA0BFC">
              <w:rPr>
                <w:lang w:val="en-US"/>
              </w:rPr>
              <w:t> </w:t>
            </w:r>
            <w:r w:rsidRPr="008723D1">
              <w:t>начальник Східної районної електричної мережі ХМЕМ АК «Харківобленерго»</w:t>
            </w:r>
            <w:r>
              <w:t xml:space="preserve"> (за згодою)</w:t>
            </w:r>
            <w:r w:rsidRPr="008723D1">
              <w:t>;</w:t>
            </w:r>
          </w:p>
          <w:p w:rsidR="0070228B" w:rsidRDefault="0070228B" w:rsidP="00DA0BFC">
            <w:pPr>
              <w:jc w:val="both"/>
              <w:rPr>
                <w:lang w:val="ru-RU"/>
              </w:rPr>
            </w:pPr>
          </w:p>
          <w:p w:rsidR="0070228B" w:rsidRPr="00DD5243" w:rsidRDefault="0070228B" w:rsidP="003574EC">
            <w:pPr>
              <w:spacing w:line="216" w:lineRule="auto"/>
              <w:ind w:left="3392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Продовження додатк</w:t>
            </w:r>
            <w:r>
              <w:rPr>
                <w:sz w:val="24"/>
                <w:szCs w:val="24"/>
                <w:lang w:val="ru-RU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7</w:t>
            </w:r>
          </w:p>
          <w:p w:rsidR="0070228B" w:rsidRPr="003574EC" w:rsidRDefault="0070228B" w:rsidP="00DA0BFC">
            <w:pPr>
              <w:jc w:val="both"/>
              <w:rPr>
                <w:lang w:val="ru-RU"/>
              </w:rPr>
            </w:pPr>
          </w:p>
        </w:tc>
      </w:tr>
      <w:tr w:rsidR="0070228B" w:rsidRPr="008723D1">
        <w:tc>
          <w:tcPr>
            <w:tcW w:w="3365" w:type="dxa"/>
          </w:tcPr>
          <w:p w:rsidR="0070228B" w:rsidRPr="008723D1" w:rsidRDefault="0070228B" w:rsidP="00DA0BFC">
            <w:pPr>
              <w:jc w:val="both"/>
            </w:pPr>
            <w:r w:rsidRPr="008723D1">
              <w:t>Логвіненко</w:t>
            </w:r>
          </w:p>
          <w:p w:rsidR="0070228B" w:rsidRPr="008723D1" w:rsidRDefault="0070228B" w:rsidP="00DA0BFC">
            <w:pPr>
              <w:jc w:val="both"/>
            </w:pPr>
            <w:r w:rsidRPr="008723D1">
              <w:t>Євгенія Михайлівна</w:t>
            </w:r>
          </w:p>
        </w:tc>
        <w:tc>
          <w:tcPr>
            <w:tcW w:w="6618" w:type="dxa"/>
          </w:tcPr>
          <w:p w:rsidR="0070228B" w:rsidRPr="008723D1" w:rsidRDefault="0070228B" w:rsidP="00DA0BFC">
            <w:pPr>
              <w:jc w:val="both"/>
            </w:pPr>
            <w:r>
              <w:t xml:space="preserve">- начальник – </w:t>
            </w:r>
            <w:r w:rsidRPr="008723D1">
              <w:t>провідний</w:t>
            </w:r>
            <w:r>
              <w:t xml:space="preserve"> </w:t>
            </w:r>
            <w:r w:rsidRPr="008723D1">
              <w:t>спеціаліст, інженер служби обслуговування житлового фонду</w:t>
            </w:r>
            <w:r>
              <w:t xml:space="preserve"> і території Індустріального</w:t>
            </w:r>
            <w:r w:rsidRPr="008723D1">
              <w:t> району КП «Жилкомсервіс»;</w:t>
            </w:r>
          </w:p>
          <w:p w:rsidR="0070228B" w:rsidRPr="008723D1" w:rsidRDefault="0070228B" w:rsidP="00DA0BFC">
            <w:pPr>
              <w:jc w:val="both"/>
            </w:pPr>
          </w:p>
        </w:tc>
      </w:tr>
      <w:tr w:rsidR="0070228B" w:rsidRPr="008723D1">
        <w:tc>
          <w:tcPr>
            <w:tcW w:w="3365" w:type="dxa"/>
          </w:tcPr>
          <w:p w:rsidR="0070228B" w:rsidRPr="008723D1" w:rsidRDefault="0070228B" w:rsidP="00DA0BFC">
            <w:pPr>
              <w:jc w:val="both"/>
            </w:pPr>
            <w:r w:rsidRPr="008723D1">
              <w:t>Забелін</w:t>
            </w:r>
          </w:p>
          <w:p w:rsidR="0070228B" w:rsidRPr="008723D1" w:rsidRDefault="0070228B" w:rsidP="00DA0BFC">
            <w:pPr>
              <w:jc w:val="both"/>
            </w:pPr>
            <w:r w:rsidRPr="008723D1">
              <w:t>Сергій Анатолійович</w:t>
            </w:r>
          </w:p>
        </w:tc>
        <w:tc>
          <w:tcPr>
            <w:tcW w:w="6618" w:type="dxa"/>
          </w:tcPr>
          <w:p w:rsidR="0070228B" w:rsidRPr="008723D1" w:rsidRDefault="0070228B" w:rsidP="00DA0BFC">
            <w:pPr>
              <w:jc w:val="both"/>
            </w:pPr>
            <w:r>
              <w:t xml:space="preserve">- начальник </w:t>
            </w:r>
            <w:r w:rsidRPr="008723D1">
              <w:t>ремонтно-експлуатацій</w:t>
            </w:r>
            <w:r>
              <w:t>ної дільниці Індустріального</w:t>
            </w:r>
            <w:r w:rsidRPr="008723D1">
              <w:t xml:space="preserve"> району комплексу</w:t>
            </w:r>
            <w:r w:rsidRPr="00DA0BFC">
              <w:rPr>
                <w:lang w:val="en-US"/>
              </w:rPr>
              <w:t> </w:t>
            </w:r>
            <w:r w:rsidRPr="008723D1">
              <w:t xml:space="preserve"> «Харківводовідведення» КП «Харківводоканал»;</w:t>
            </w:r>
          </w:p>
          <w:p w:rsidR="0070228B" w:rsidRPr="008723D1" w:rsidRDefault="0070228B" w:rsidP="00DA0BFC">
            <w:pPr>
              <w:jc w:val="both"/>
            </w:pPr>
          </w:p>
        </w:tc>
      </w:tr>
      <w:tr w:rsidR="0070228B" w:rsidRPr="008723D1">
        <w:tc>
          <w:tcPr>
            <w:tcW w:w="3365" w:type="dxa"/>
          </w:tcPr>
          <w:p w:rsidR="0070228B" w:rsidRPr="008723D1" w:rsidRDefault="0070228B" w:rsidP="00DA0BFC">
            <w:pPr>
              <w:jc w:val="both"/>
            </w:pPr>
            <w:r w:rsidRPr="008723D1">
              <w:t xml:space="preserve">Павлов </w:t>
            </w:r>
          </w:p>
          <w:p w:rsidR="0070228B" w:rsidRPr="008723D1" w:rsidRDefault="0070228B" w:rsidP="00DA0BFC">
            <w:pPr>
              <w:jc w:val="both"/>
            </w:pPr>
            <w:r w:rsidRPr="008723D1">
              <w:t>Артем Олексійович</w:t>
            </w:r>
          </w:p>
        </w:tc>
        <w:tc>
          <w:tcPr>
            <w:tcW w:w="6618" w:type="dxa"/>
          </w:tcPr>
          <w:p w:rsidR="0070228B" w:rsidRPr="008723D1" w:rsidRDefault="0070228B" w:rsidP="00DA0BFC">
            <w:pPr>
              <w:jc w:val="both"/>
            </w:pPr>
            <w:r w:rsidRPr="008723D1">
              <w:t>-</w:t>
            </w:r>
            <w:r w:rsidRPr="00DA0BFC">
              <w:rPr>
                <w:lang w:val="en-US"/>
              </w:rPr>
              <w:t> </w:t>
            </w:r>
            <w:r w:rsidRPr="008723D1">
              <w:t>начальник архітектурного відділу</w:t>
            </w:r>
            <w:r>
              <w:t xml:space="preserve"> Індустрі</w:t>
            </w:r>
            <w:r w:rsidRPr="00D6179E">
              <w:t>а</w:t>
            </w:r>
            <w:r>
              <w:t>льного</w:t>
            </w:r>
            <w:r w:rsidRPr="008723D1">
              <w:t xml:space="preserve"> району</w:t>
            </w:r>
            <w:r>
              <w:t xml:space="preserve"> – районний архітектор</w:t>
            </w:r>
            <w:r w:rsidRPr="008723D1">
              <w:t xml:space="preserve"> управління містобудування та архітектури Департаменту містобудування, архітектури та генерального плану Харківської міської ради;</w:t>
            </w:r>
          </w:p>
          <w:p w:rsidR="0070228B" w:rsidRPr="008723D1" w:rsidRDefault="0070228B" w:rsidP="00DA0BFC">
            <w:pPr>
              <w:jc w:val="both"/>
            </w:pPr>
          </w:p>
        </w:tc>
      </w:tr>
      <w:tr w:rsidR="0070228B" w:rsidRPr="008723D1">
        <w:tc>
          <w:tcPr>
            <w:tcW w:w="3365" w:type="dxa"/>
          </w:tcPr>
          <w:p w:rsidR="0070228B" w:rsidRDefault="0070228B" w:rsidP="00DA0BFC">
            <w:pPr>
              <w:jc w:val="both"/>
            </w:pPr>
            <w:r>
              <w:t>Міняйлова</w:t>
            </w:r>
          </w:p>
          <w:p w:rsidR="0070228B" w:rsidRPr="008723D1" w:rsidRDefault="0070228B" w:rsidP="00DA0BFC">
            <w:pPr>
              <w:jc w:val="both"/>
            </w:pPr>
            <w:r>
              <w:t>Оксана Миколаївна</w:t>
            </w:r>
          </w:p>
          <w:p w:rsidR="0070228B" w:rsidRPr="008723D1" w:rsidRDefault="0070228B" w:rsidP="00DA0BFC">
            <w:pPr>
              <w:jc w:val="both"/>
            </w:pPr>
          </w:p>
        </w:tc>
        <w:tc>
          <w:tcPr>
            <w:tcW w:w="6618" w:type="dxa"/>
          </w:tcPr>
          <w:p w:rsidR="0070228B" w:rsidRPr="008723D1" w:rsidRDefault="0070228B" w:rsidP="00DA0BFC">
            <w:pPr>
              <w:jc w:val="both"/>
            </w:pPr>
            <w:r>
              <w:t>- головний спеціаліс</w:t>
            </w:r>
            <w:r w:rsidRPr="001D188D">
              <w:t>т</w:t>
            </w:r>
            <w:r>
              <w:t xml:space="preserve"> – </w:t>
            </w:r>
            <w:r w:rsidRPr="008723D1">
              <w:t>юрисконсульт відділу  правового забезпечення депутатської діяльності, представницьких функцій міської ради та діяльності адміністрацій районів Юридичного департ</w:t>
            </w:r>
            <w:r>
              <w:t>аменту Харківської міської ради;</w:t>
            </w:r>
          </w:p>
          <w:p w:rsidR="0070228B" w:rsidRPr="008723D1" w:rsidRDefault="0070228B" w:rsidP="00DA0BFC">
            <w:pPr>
              <w:jc w:val="both"/>
            </w:pPr>
          </w:p>
        </w:tc>
      </w:tr>
      <w:tr w:rsidR="0070228B" w:rsidRPr="008723D1">
        <w:tc>
          <w:tcPr>
            <w:tcW w:w="3365" w:type="dxa"/>
          </w:tcPr>
          <w:p w:rsidR="0070228B" w:rsidRPr="00351336" w:rsidRDefault="0070228B" w:rsidP="00604DB2">
            <w:pPr>
              <w:jc w:val="both"/>
            </w:pPr>
            <w:r>
              <w:rPr>
                <w:lang w:val="ru-RU"/>
              </w:rPr>
              <w:t>Поздєєва</w:t>
            </w:r>
          </w:p>
          <w:p w:rsidR="0070228B" w:rsidRDefault="0070228B" w:rsidP="00604DB2">
            <w:pPr>
              <w:jc w:val="both"/>
            </w:pPr>
            <w:r>
              <w:t>Тетяна Геннадіївна</w:t>
            </w:r>
          </w:p>
          <w:p w:rsidR="0070228B" w:rsidRDefault="0070228B" w:rsidP="00604DB2">
            <w:pPr>
              <w:jc w:val="both"/>
            </w:pPr>
          </w:p>
        </w:tc>
        <w:tc>
          <w:tcPr>
            <w:tcW w:w="6618" w:type="dxa"/>
          </w:tcPr>
          <w:p w:rsidR="0070228B" w:rsidRPr="008723D1" w:rsidRDefault="0070228B" w:rsidP="00604DB2">
            <w:pPr>
              <w:jc w:val="both"/>
            </w:pPr>
            <w:r>
              <w:t>- заступник директора</w:t>
            </w:r>
            <w:r w:rsidRPr="008723D1">
              <w:t> КП «Жилкомсервіс»;</w:t>
            </w:r>
          </w:p>
          <w:p w:rsidR="0070228B" w:rsidRPr="008723D1" w:rsidRDefault="0070228B" w:rsidP="00DA0BFC">
            <w:pPr>
              <w:jc w:val="both"/>
            </w:pPr>
          </w:p>
        </w:tc>
      </w:tr>
      <w:tr w:rsidR="0070228B" w:rsidRPr="008723D1">
        <w:tc>
          <w:tcPr>
            <w:tcW w:w="3365" w:type="dxa"/>
          </w:tcPr>
          <w:p w:rsidR="0070228B" w:rsidRDefault="0070228B" w:rsidP="00604DB2">
            <w:r w:rsidRPr="000941FF">
              <w:t>Долин</w:t>
            </w:r>
            <w:r>
              <w:t>а</w:t>
            </w:r>
            <w:r w:rsidRPr="000941FF">
              <w:t xml:space="preserve"> </w:t>
            </w:r>
          </w:p>
          <w:p w:rsidR="0070228B" w:rsidRDefault="0070228B" w:rsidP="00604DB2">
            <w:pPr>
              <w:jc w:val="both"/>
            </w:pPr>
            <w:r w:rsidRPr="000941FF">
              <w:t>Богдан Михайлович</w:t>
            </w:r>
          </w:p>
        </w:tc>
        <w:tc>
          <w:tcPr>
            <w:tcW w:w="6618" w:type="dxa"/>
          </w:tcPr>
          <w:p w:rsidR="0070228B" w:rsidRPr="008723D1" w:rsidRDefault="0070228B" w:rsidP="00DA0BFC">
            <w:pPr>
              <w:jc w:val="both"/>
            </w:pPr>
            <w:r w:rsidRPr="000A20C9">
              <w:t>-</w:t>
            </w:r>
            <w:r>
              <w:t> </w:t>
            </w:r>
            <w:r w:rsidRPr="000941FF">
              <w:t>директор</w:t>
            </w:r>
            <w:r>
              <w:t xml:space="preserve"> </w:t>
            </w:r>
            <w:r w:rsidRPr="000941FF">
              <w:t>КП «Харківспецбуд»</w:t>
            </w:r>
            <w:r>
              <w:t>.</w:t>
            </w:r>
          </w:p>
        </w:tc>
      </w:tr>
    </w:tbl>
    <w:p w:rsidR="0070228B" w:rsidRDefault="0070228B" w:rsidP="00845BD7">
      <w:pPr>
        <w:jc w:val="both"/>
      </w:pPr>
    </w:p>
    <w:p w:rsidR="0070228B" w:rsidRPr="008723D1" w:rsidRDefault="0070228B" w:rsidP="00845BD7">
      <w:pPr>
        <w:jc w:val="both"/>
      </w:pPr>
    </w:p>
    <w:p w:rsidR="0070228B" w:rsidRPr="008723D1" w:rsidRDefault="0070228B" w:rsidP="00845BD7">
      <w:pPr>
        <w:jc w:val="both"/>
      </w:pPr>
      <w:r w:rsidRPr="008723D1">
        <w:t>Примітка: до складу комісії залучаються керівники підприємств, установ, представники профспілок, які передають відомчий житловий фонд</w:t>
      </w:r>
      <w:r>
        <w:t xml:space="preserve">                           до комунальної власності</w:t>
      </w:r>
      <w:r w:rsidRPr="008723D1">
        <w:t xml:space="preserve"> м. Харкова. </w:t>
      </w:r>
    </w:p>
    <w:p w:rsidR="0070228B" w:rsidRDefault="0070228B" w:rsidP="00845BD7">
      <w:pPr>
        <w:jc w:val="both"/>
        <w:rPr>
          <w:lang w:val="ru-RU"/>
        </w:rPr>
      </w:pPr>
    </w:p>
    <w:p w:rsidR="0070228B" w:rsidRDefault="0070228B" w:rsidP="00845BD7">
      <w:pPr>
        <w:jc w:val="both"/>
        <w:rPr>
          <w:lang w:val="ru-RU"/>
        </w:rPr>
      </w:pPr>
    </w:p>
    <w:p w:rsidR="0070228B" w:rsidRDefault="0070228B" w:rsidP="00845BD7">
      <w:pPr>
        <w:jc w:val="both"/>
        <w:rPr>
          <w:lang w:val="ru-RU"/>
        </w:rPr>
      </w:pPr>
      <w:r>
        <w:rPr>
          <w:lang w:val="ru-RU"/>
        </w:rPr>
        <w:t>Директор Департаменту</w:t>
      </w:r>
    </w:p>
    <w:p w:rsidR="0070228B" w:rsidRPr="004D66F9" w:rsidRDefault="0070228B" w:rsidP="00845BD7">
      <w:pPr>
        <w:jc w:val="both"/>
      </w:pPr>
      <w:r>
        <w:rPr>
          <w:lang w:val="ru-RU"/>
        </w:rPr>
        <w:t>житлового господарства                                                   Р.Б. Нехорошков</w:t>
      </w:r>
    </w:p>
    <w:p w:rsidR="0070228B" w:rsidRPr="003E429C" w:rsidRDefault="0070228B" w:rsidP="00845BD7">
      <w:pPr>
        <w:jc w:val="both"/>
      </w:pPr>
    </w:p>
    <w:p w:rsidR="0070228B" w:rsidRPr="003E429C" w:rsidRDefault="0070228B" w:rsidP="00845BD7">
      <w:pPr>
        <w:jc w:val="both"/>
      </w:pPr>
    </w:p>
    <w:p w:rsidR="0070228B" w:rsidRPr="008723D1" w:rsidRDefault="0070228B" w:rsidP="00845BD7">
      <w:pPr>
        <w:jc w:val="both"/>
      </w:pPr>
      <w:r w:rsidRPr="008723D1">
        <w:t xml:space="preserve">Заступник міського голови – </w:t>
      </w:r>
    </w:p>
    <w:p w:rsidR="0070228B" w:rsidRPr="008723D1" w:rsidRDefault="0070228B" w:rsidP="00845BD7">
      <w:pPr>
        <w:jc w:val="both"/>
      </w:pPr>
      <w:r w:rsidRPr="008723D1">
        <w:t xml:space="preserve">керуючий справами виконавчого </w:t>
      </w:r>
    </w:p>
    <w:p w:rsidR="0070228B" w:rsidRDefault="0070228B" w:rsidP="00CE31ED">
      <w:pPr>
        <w:jc w:val="both"/>
      </w:pPr>
      <w:r w:rsidRPr="008723D1">
        <w:t>комітету міської ради</w:t>
      </w:r>
      <w:r w:rsidRPr="008723D1">
        <w:tab/>
      </w:r>
      <w:r w:rsidRPr="008723D1">
        <w:tab/>
      </w:r>
      <w:r w:rsidRPr="008723D1">
        <w:tab/>
      </w:r>
      <w:r w:rsidRPr="008723D1">
        <w:tab/>
      </w:r>
      <w:r w:rsidRPr="008723D1">
        <w:tab/>
      </w:r>
      <w:r>
        <w:t xml:space="preserve">         </w:t>
      </w:r>
      <w:r>
        <w:rPr>
          <w:lang w:val="ru-RU"/>
        </w:rPr>
        <w:t xml:space="preserve">  </w:t>
      </w:r>
      <w:r>
        <w:t>Т.М. </w:t>
      </w:r>
      <w:r w:rsidRPr="008723D1">
        <w:t>Чечетова-Терашвілі</w:t>
      </w:r>
      <w:bookmarkStart w:id="0" w:name="_GoBack"/>
      <w:bookmarkEnd w:id="0"/>
    </w:p>
    <w:sectPr w:rsidR="0070228B" w:rsidSect="00B53394">
      <w:headerReference w:type="default" r:id="rId6"/>
      <w:pgSz w:w="11906" w:h="16838"/>
      <w:pgMar w:top="1134" w:right="73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28B" w:rsidRDefault="0070228B" w:rsidP="003C4558">
      <w:r>
        <w:separator/>
      </w:r>
    </w:p>
    <w:p w:rsidR="0070228B" w:rsidRDefault="0070228B"/>
    <w:p w:rsidR="0070228B" w:rsidRPr="00B53394" w:rsidRDefault="0070228B">
      <w:pPr>
        <w:rPr>
          <w:sz w:val="15"/>
          <w:szCs w:val="15"/>
        </w:rPr>
      </w:pPr>
    </w:p>
  </w:endnote>
  <w:endnote w:type="continuationSeparator" w:id="1">
    <w:p w:rsidR="0070228B" w:rsidRDefault="0070228B" w:rsidP="003C4558">
      <w:r>
        <w:continuationSeparator/>
      </w:r>
    </w:p>
    <w:p w:rsidR="0070228B" w:rsidRDefault="0070228B"/>
    <w:p w:rsidR="0070228B" w:rsidRPr="00B53394" w:rsidRDefault="0070228B">
      <w:pPr>
        <w:rPr>
          <w:sz w:val="15"/>
          <w:szCs w:val="15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28B" w:rsidRDefault="0070228B" w:rsidP="003C4558">
      <w:r>
        <w:separator/>
      </w:r>
    </w:p>
    <w:p w:rsidR="0070228B" w:rsidRDefault="0070228B"/>
    <w:p w:rsidR="0070228B" w:rsidRPr="00B53394" w:rsidRDefault="0070228B">
      <w:pPr>
        <w:rPr>
          <w:sz w:val="15"/>
          <w:szCs w:val="15"/>
        </w:rPr>
      </w:pPr>
    </w:p>
  </w:footnote>
  <w:footnote w:type="continuationSeparator" w:id="1">
    <w:p w:rsidR="0070228B" w:rsidRDefault="0070228B" w:rsidP="003C4558">
      <w:r>
        <w:continuationSeparator/>
      </w:r>
    </w:p>
    <w:p w:rsidR="0070228B" w:rsidRDefault="0070228B"/>
    <w:p w:rsidR="0070228B" w:rsidRPr="00B53394" w:rsidRDefault="0070228B">
      <w:pPr>
        <w:rPr>
          <w:sz w:val="15"/>
          <w:szCs w:val="15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28B" w:rsidRDefault="0070228B" w:rsidP="00443C12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0228B" w:rsidRDefault="0070228B"/>
  <w:p w:rsidR="0070228B" w:rsidRPr="00B53394" w:rsidRDefault="0070228B">
    <w:pPr>
      <w:rPr>
        <w:sz w:val="15"/>
        <w:szCs w:val="15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24BE"/>
    <w:rsid w:val="00011BE3"/>
    <w:rsid w:val="00027550"/>
    <w:rsid w:val="000319AE"/>
    <w:rsid w:val="000941FF"/>
    <w:rsid w:val="000A20C9"/>
    <w:rsid w:val="000C04A3"/>
    <w:rsid w:val="000D46AF"/>
    <w:rsid w:val="000E0D65"/>
    <w:rsid w:val="000F52FE"/>
    <w:rsid w:val="001B1DAD"/>
    <w:rsid w:val="001D188D"/>
    <w:rsid w:val="001E7A68"/>
    <w:rsid w:val="00250AE4"/>
    <w:rsid w:val="002A27E4"/>
    <w:rsid w:val="002C3053"/>
    <w:rsid w:val="002E04F1"/>
    <w:rsid w:val="002E494F"/>
    <w:rsid w:val="00313B9A"/>
    <w:rsid w:val="00351336"/>
    <w:rsid w:val="003574EC"/>
    <w:rsid w:val="0038471F"/>
    <w:rsid w:val="003C0908"/>
    <w:rsid w:val="003C4558"/>
    <w:rsid w:val="003D0D5B"/>
    <w:rsid w:val="003D37A5"/>
    <w:rsid w:val="003E429C"/>
    <w:rsid w:val="00443C12"/>
    <w:rsid w:val="00481857"/>
    <w:rsid w:val="004D66F9"/>
    <w:rsid w:val="00525FA0"/>
    <w:rsid w:val="00527941"/>
    <w:rsid w:val="00531DEC"/>
    <w:rsid w:val="0054308B"/>
    <w:rsid w:val="00543AC2"/>
    <w:rsid w:val="0055116C"/>
    <w:rsid w:val="00562B1B"/>
    <w:rsid w:val="00572EB5"/>
    <w:rsid w:val="005A30A2"/>
    <w:rsid w:val="005D5AD3"/>
    <w:rsid w:val="00604DB2"/>
    <w:rsid w:val="006247D2"/>
    <w:rsid w:val="00642E2E"/>
    <w:rsid w:val="0065737E"/>
    <w:rsid w:val="006A5E37"/>
    <w:rsid w:val="006B1A40"/>
    <w:rsid w:val="006C3ECC"/>
    <w:rsid w:val="006D0DD1"/>
    <w:rsid w:val="006D17BB"/>
    <w:rsid w:val="006D5572"/>
    <w:rsid w:val="0070228B"/>
    <w:rsid w:val="0071666A"/>
    <w:rsid w:val="007324CC"/>
    <w:rsid w:val="00786783"/>
    <w:rsid w:val="007A2EC6"/>
    <w:rsid w:val="007C00CD"/>
    <w:rsid w:val="008338E5"/>
    <w:rsid w:val="00841153"/>
    <w:rsid w:val="00845BD7"/>
    <w:rsid w:val="008723D1"/>
    <w:rsid w:val="00886C31"/>
    <w:rsid w:val="008B282C"/>
    <w:rsid w:val="008E619A"/>
    <w:rsid w:val="008E621A"/>
    <w:rsid w:val="008F2537"/>
    <w:rsid w:val="00964224"/>
    <w:rsid w:val="009D4646"/>
    <w:rsid w:val="009D6FD0"/>
    <w:rsid w:val="009D7C3D"/>
    <w:rsid w:val="009E1FB7"/>
    <w:rsid w:val="00A159C6"/>
    <w:rsid w:val="00A5452E"/>
    <w:rsid w:val="00AA5020"/>
    <w:rsid w:val="00AB302E"/>
    <w:rsid w:val="00AD424C"/>
    <w:rsid w:val="00B047CF"/>
    <w:rsid w:val="00B53394"/>
    <w:rsid w:val="00B55406"/>
    <w:rsid w:val="00B56801"/>
    <w:rsid w:val="00BA2579"/>
    <w:rsid w:val="00C01CE6"/>
    <w:rsid w:val="00CA068B"/>
    <w:rsid w:val="00CE31ED"/>
    <w:rsid w:val="00D36606"/>
    <w:rsid w:val="00D540F4"/>
    <w:rsid w:val="00D54E43"/>
    <w:rsid w:val="00D6179E"/>
    <w:rsid w:val="00D97C90"/>
    <w:rsid w:val="00DA0BFC"/>
    <w:rsid w:val="00DD5243"/>
    <w:rsid w:val="00E230A2"/>
    <w:rsid w:val="00E241AC"/>
    <w:rsid w:val="00E93AEC"/>
    <w:rsid w:val="00EF325C"/>
    <w:rsid w:val="00EF7604"/>
    <w:rsid w:val="00EF7693"/>
    <w:rsid w:val="00F170E9"/>
    <w:rsid w:val="00F27AF7"/>
    <w:rsid w:val="00F62304"/>
    <w:rsid w:val="00FA24BE"/>
    <w:rsid w:val="00FA7DD1"/>
    <w:rsid w:val="00FD012F"/>
    <w:rsid w:val="00FE35AD"/>
    <w:rsid w:val="00FE4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BD7"/>
    <w:rPr>
      <w:rFonts w:ascii="Times New Roman" w:eastAsia="Times New Roman" w:hAnsi="Times New Roman"/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45BD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45BD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45BD7"/>
    <w:rPr>
      <w:rFonts w:ascii="Times New Roman" w:hAnsi="Times New Roman" w:cs="Times New Roman"/>
      <w:sz w:val="28"/>
      <w:szCs w:val="28"/>
      <w:lang w:val="uk-UA" w:eastAsia="ru-RU"/>
    </w:rPr>
  </w:style>
  <w:style w:type="character" w:styleId="PageNumber">
    <w:name w:val="page number"/>
    <w:basedOn w:val="DefaultParagraphFont"/>
    <w:uiPriority w:val="99"/>
    <w:rsid w:val="00845BD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C00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30A2"/>
    <w:rPr>
      <w:rFonts w:ascii="Times New Roman" w:hAnsi="Times New Roman" w:cs="Times New Roman"/>
      <w:sz w:val="2"/>
      <w:szCs w:val="2"/>
      <w:lang w:val="uk-UA"/>
    </w:rPr>
  </w:style>
  <w:style w:type="paragraph" w:styleId="Footer">
    <w:name w:val="footer"/>
    <w:basedOn w:val="Normal"/>
    <w:link w:val="FooterChar"/>
    <w:uiPriority w:val="99"/>
    <w:rsid w:val="00B5339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4224"/>
    <w:rPr>
      <w:rFonts w:ascii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141</TotalTime>
  <Pages>2</Pages>
  <Words>438</Words>
  <Characters>2503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7</dc:title>
  <dc:subject/>
  <dc:creator>Admin</dc:creator>
  <cp:keywords/>
  <dc:description/>
  <cp:lastModifiedBy>WORK</cp:lastModifiedBy>
  <cp:revision>91</cp:revision>
  <cp:lastPrinted>2016-07-19T11:02:00Z</cp:lastPrinted>
  <dcterms:created xsi:type="dcterms:W3CDTF">2016-03-02T14:21:00Z</dcterms:created>
  <dcterms:modified xsi:type="dcterms:W3CDTF">2016-07-19T11:03:00Z</dcterms:modified>
</cp:coreProperties>
</file>